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80A4" w14:textId="77777777" w:rsidR="005D4FFF" w:rsidRPr="00AE3130" w:rsidRDefault="005D4FFF" w:rsidP="005D4FFF">
      <w:pPr>
        <w:rPr>
          <w:rFonts w:ascii="Cambria" w:hAnsi="Cambria"/>
        </w:rPr>
      </w:pPr>
    </w:p>
    <w:p w14:paraId="47B3EE8A" w14:textId="77777777" w:rsidR="005D4FFF" w:rsidRPr="00AE3130" w:rsidRDefault="005D4FFF" w:rsidP="005D4FFF">
      <w:pPr>
        <w:rPr>
          <w:rFonts w:ascii="Cambria" w:hAnsi="Cambria"/>
        </w:rPr>
      </w:pPr>
    </w:p>
    <w:p w14:paraId="5CD3119A" w14:textId="77777777" w:rsidR="005D4FFF" w:rsidRPr="00AE3130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857293F" w14:textId="09523FDB" w:rsidR="005D4FFF" w:rsidRPr="00AE3130" w:rsidRDefault="004D2760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AE3130">
        <w:rPr>
          <w:rFonts w:ascii="Cambria" w:hAnsi="Cambria"/>
          <w:color w:val="434E7E"/>
          <w:spacing w:val="-1"/>
          <w:sz w:val="40"/>
          <w:szCs w:val="40"/>
        </w:rPr>
        <w:t>R.</w:t>
      </w:r>
      <w:r w:rsidR="5C62AE7A" w:rsidRPr="00AE3130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AE3130">
        <w:rPr>
          <w:rFonts w:ascii="Cambria" w:hAnsi="Cambria"/>
          <w:color w:val="434E7E"/>
          <w:spacing w:val="-1"/>
          <w:sz w:val="40"/>
          <w:szCs w:val="40"/>
        </w:rPr>
        <w:tab/>
      </w:r>
      <w:r w:rsidR="00AE3130">
        <w:rPr>
          <w:rFonts w:ascii="Cambria" w:hAnsi="Cambria"/>
          <w:color w:val="434E7E"/>
          <w:spacing w:val="-1"/>
          <w:sz w:val="40"/>
          <w:szCs w:val="40"/>
        </w:rPr>
        <w:t>Determine the property’s diversion rate</w:t>
      </w:r>
    </w:p>
    <w:p w14:paraId="2EE40C8E" w14:textId="071627F0" w:rsidR="00380C0B" w:rsidRPr="00AE3130" w:rsidRDefault="00204A5F" w:rsidP="6C355E89">
      <w:pPr>
        <w:spacing w:before="120" w:line="259" w:lineRule="auto"/>
        <w:rPr>
          <w:rFonts w:ascii="Cambria" w:hAnsi="Cambria"/>
          <w:color w:val="B31983"/>
        </w:rPr>
      </w:pPr>
      <w:bookmarkStart w:id="0" w:name="_Int_ElPMM2he"/>
      <w:r w:rsidRPr="6C355E89">
        <w:rPr>
          <w:rFonts w:ascii="Cambria" w:hAnsi="Cambria"/>
          <w:color w:val="B31983" w:themeColor="accent1"/>
        </w:rPr>
        <w:t>In order to</w:t>
      </w:r>
      <w:bookmarkEnd w:id="0"/>
      <w:r w:rsidRPr="6C355E89">
        <w:rPr>
          <w:rFonts w:ascii="Cambria" w:hAnsi="Cambria"/>
          <w:color w:val="B31983" w:themeColor="accent1"/>
        </w:rPr>
        <w:t xml:space="preserve"> make and track improvements to your recycling program, you must determine the property's baseline diversion rate.</w:t>
      </w:r>
    </w:p>
    <w:p w14:paraId="3AE77A6F" w14:textId="77777777" w:rsidR="00174EDF" w:rsidRPr="00952C9E" w:rsidRDefault="00174EDF" w:rsidP="00174EDF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1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 xml:space="preserve">is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1"/>
    </w:p>
    <w:p w14:paraId="5D0F9C2E" w14:textId="284A61AE" w:rsidR="00174EDF" w:rsidRDefault="00174EDF" w:rsidP="00F40EAB">
      <w:pPr>
        <w:pStyle w:val="ListParagraph"/>
        <w:numPr>
          <w:ilvl w:val="0"/>
          <w:numId w:val="7"/>
        </w:numPr>
        <w:spacing w:before="120" w:line="259" w:lineRule="auto"/>
        <w:contextualSpacing w:val="0"/>
        <w:rPr>
          <w:rFonts w:ascii="Cambria" w:hAnsi="Cambria"/>
          <w:iCs/>
          <w:color w:val="B31983"/>
        </w:rPr>
      </w:pPr>
      <w:r w:rsidRPr="00174EDF">
        <w:rPr>
          <w:rFonts w:ascii="Cambria" w:hAnsi="Cambria"/>
          <w:iCs/>
          <w:color w:val="B31983"/>
        </w:rPr>
        <w:t>Determine the property’s diversion rate</w:t>
      </w:r>
    </w:p>
    <w:p w14:paraId="49662B49" w14:textId="20190FEE" w:rsidR="000D069E" w:rsidRDefault="000D069E" w:rsidP="00F40EAB">
      <w:pPr>
        <w:pStyle w:val="ListParagraph"/>
        <w:numPr>
          <w:ilvl w:val="0"/>
          <w:numId w:val="7"/>
        </w:numPr>
        <w:spacing w:line="259" w:lineRule="auto"/>
        <w:contextualSpacing w:val="0"/>
        <w:rPr>
          <w:rFonts w:ascii="Cambria" w:hAnsi="Cambria"/>
          <w:iCs/>
          <w:color w:val="B31983"/>
        </w:rPr>
      </w:pPr>
      <w:r w:rsidRPr="000D069E">
        <w:rPr>
          <w:rFonts w:ascii="Cambria" w:hAnsi="Cambria"/>
          <w:iCs/>
          <w:color w:val="B31983"/>
        </w:rPr>
        <w:t>Waste haulers and recycling service providers may provide diversion rate information</w:t>
      </w:r>
    </w:p>
    <w:p w14:paraId="381A8A4A" w14:textId="6627B36E" w:rsidR="000D069E" w:rsidRPr="000D069E" w:rsidRDefault="000D069E" w:rsidP="00F40EAB">
      <w:pPr>
        <w:pStyle w:val="ListParagraph"/>
        <w:numPr>
          <w:ilvl w:val="0"/>
          <w:numId w:val="7"/>
        </w:numPr>
        <w:spacing w:line="259" w:lineRule="auto"/>
        <w:contextualSpacing w:val="0"/>
        <w:rPr>
          <w:rFonts w:ascii="Cambria" w:hAnsi="Cambria"/>
          <w:iCs/>
          <w:color w:val="B31983"/>
        </w:rPr>
      </w:pPr>
      <w:r w:rsidRPr="000D069E">
        <w:rPr>
          <w:rFonts w:ascii="Cambria" w:hAnsi="Cambria"/>
          <w:iCs/>
          <w:color w:val="B31983"/>
        </w:rPr>
        <w:t>You can also use the form below to estimate diversion rate by container volume. If necessary, use several copies of this form to get a representative sample based on the size of the property</w:t>
      </w:r>
    </w:p>
    <w:p w14:paraId="1E9AF5DE" w14:textId="77777777" w:rsidR="0084565D" w:rsidRPr="0084565D" w:rsidRDefault="0084565D" w:rsidP="0084565D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84565D">
        <w:rPr>
          <w:rFonts w:ascii="Cambria" w:hAnsi="Cambria"/>
          <w:iCs/>
          <w:color w:val="434E7E"/>
          <w:sz w:val="28"/>
          <w:szCs w:val="28"/>
        </w:rPr>
        <w:t>To claim this point</w:t>
      </w:r>
    </w:p>
    <w:p w14:paraId="592AC876" w14:textId="7D8436B1" w:rsidR="00AE3130" w:rsidRDefault="00AE3130" w:rsidP="0084565D">
      <w:pPr>
        <w:pStyle w:val="ListParagraph"/>
        <w:numPr>
          <w:ilvl w:val="0"/>
          <w:numId w:val="7"/>
        </w:numPr>
        <w:spacing w:before="120" w:line="259" w:lineRule="auto"/>
        <w:rPr>
          <w:rFonts w:ascii="Cambria" w:hAnsi="Cambria"/>
          <w:color w:val="414042"/>
        </w:rPr>
      </w:pPr>
      <w:r w:rsidRPr="6C355E89">
        <w:rPr>
          <w:rFonts w:ascii="Cambria" w:hAnsi="Cambria"/>
          <w:color w:val="B31983" w:themeColor="accent1"/>
        </w:rPr>
        <w:t xml:space="preserve">Enter the </w:t>
      </w:r>
      <w:r w:rsidR="0084565D">
        <w:rPr>
          <w:rFonts w:ascii="Cambria" w:hAnsi="Cambria"/>
          <w:color w:val="B31983" w:themeColor="accent1"/>
        </w:rPr>
        <w:t xml:space="preserve">property’s </w:t>
      </w:r>
      <w:r w:rsidRPr="6C355E89">
        <w:rPr>
          <w:rFonts w:ascii="Cambria" w:hAnsi="Cambria"/>
          <w:color w:val="B31983" w:themeColor="accent1"/>
        </w:rPr>
        <w:t>division rate below</w:t>
      </w:r>
    </w:p>
    <w:p w14:paraId="508B6072" w14:textId="5BB727D8" w:rsidR="00AE3130" w:rsidRDefault="00AE3130" w:rsidP="0084565D">
      <w:pPr>
        <w:pStyle w:val="BodyText"/>
        <w:spacing w:before="360"/>
        <w:ind w:left="0" w:firstLine="720"/>
        <w:rPr>
          <w:rFonts w:ascii="Cambria" w:hAnsi="Cambria"/>
          <w:color w:val="414042"/>
          <w:sz w:val="28"/>
          <w:szCs w:val="28"/>
        </w:rPr>
      </w:pPr>
      <w:r>
        <w:rPr>
          <w:rFonts w:ascii="Cambria" w:hAnsi="Cambria"/>
          <w:color w:val="414042"/>
        </w:rPr>
        <w:t>______________</w:t>
      </w:r>
      <w:r w:rsidRPr="00E8546D">
        <w:rPr>
          <w:rFonts w:ascii="Cambria" w:hAnsi="Cambria"/>
          <w:color w:val="414042"/>
          <w:sz w:val="28"/>
          <w:szCs w:val="28"/>
        </w:rPr>
        <w:t>%</w:t>
      </w:r>
    </w:p>
    <w:p w14:paraId="1EA6B5DC" w14:textId="7E5ADE7A" w:rsidR="0084565D" w:rsidRDefault="0084565D" w:rsidP="00CD0074">
      <w:pPr>
        <w:pStyle w:val="ListParagraph"/>
        <w:numPr>
          <w:ilvl w:val="0"/>
          <w:numId w:val="7"/>
        </w:numPr>
        <w:spacing w:before="480" w:line="259" w:lineRule="auto"/>
        <w:rPr>
          <w:rFonts w:ascii="Cambria" w:hAnsi="Cambria"/>
          <w:color w:val="B31983" w:themeColor="accent1"/>
        </w:rPr>
      </w:pPr>
      <w:r w:rsidRPr="0084565D">
        <w:rPr>
          <w:rFonts w:ascii="Cambria" w:hAnsi="Cambria"/>
          <w:color w:val="B31983" w:themeColor="accent1"/>
        </w:rPr>
        <w:t>Submit the completed form with your application</w:t>
      </w:r>
    </w:p>
    <w:p w14:paraId="113F5400" w14:textId="77777777" w:rsidR="00C7084B" w:rsidRPr="00AE3130" w:rsidRDefault="00C7084B" w:rsidP="00C614AC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90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5"/>
        <w:gridCol w:w="2222"/>
        <w:gridCol w:w="568"/>
        <w:gridCol w:w="2610"/>
        <w:gridCol w:w="2488"/>
      </w:tblGrid>
      <w:tr w:rsidR="00C614AC" w:rsidRPr="00AE3130" w14:paraId="2BC5E069" w14:textId="77777777" w:rsidTr="00101385">
        <w:trPr>
          <w:trHeight w:hRule="exact" w:val="373"/>
        </w:trPr>
        <w:tc>
          <w:tcPr>
            <w:tcW w:w="9593" w:type="dxa"/>
            <w:gridSpan w:val="5"/>
            <w:shd w:val="clear" w:color="auto" w:fill="434E7E"/>
            <w:vAlign w:val="center"/>
          </w:tcPr>
          <w:p w14:paraId="0D9517FC" w14:textId="5B6D9F7F" w:rsidR="00C614AC" w:rsidRPr="00AE3130" w:rsidRDefault="00C614AC" w:rsidP="00101385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</w:rPr>
            </w:pPr>
            <w:r w:rsidRPr="00AE3130">
              <w:rPr>
                <w:rFonts w:ascii="Cambria" w:hAnsi="Cambria"/>
                <w:bCs/>
                <w:color w:val="FFFFFF"/>
              </w:rPr>
              <w:t>Volume diversion rate tracker</w:t>
            </w:r>
          </w:p>
        </w:tc>
      </w:tr>
      <w:tr w:rsidR="00C614AC" w:rsidRPr="00AE3130" w14:paraId="457E4C98" w14:textId="77777777" w:rsidTr="00101385">
        <w:trPr>
          <w:trHeight w:hRule="exact" w:val="378"/>
        </w:trPr>
        <w:tc>
          <w:tcPr>
            <w:tcW w:w="9593" w:type="dxa"/>
            <w:gridSpan w:val="5"/>
            <w:tcBorders>
              <w:bottom w:val="single" w:sz="4" w:space="0" w:color="414042"/>
            </w:tcBorders>
            <w:shd w:val="clear" w:color="auto" w:fill="E1C619"/>
            <w:vAlign w:val="center"/>
          </w:tcPr>
          <w:p w14:paraId="613EE905" w14:textId="0343E4FE" w:rsidR="00C614AC" w:rsidRPr="00AE3130" w:rsidRDefault="00C614AC" w:rsidP="00101385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34E7E"/>
              </w:rPr>
            </w:pPr>
            <w:r w:rsidRPr="00AE3130">
              <w:rPr>
                <w:rFonts w:ascii="Cambria" w:hAnsi="Cambria"/>
                <w:bCs/>
                <w:color w:val="434E7E"/>
              </w:rPr>
              <w:t>Part I: Property information</w:t>
            </w:r>
          </w:p>
        </w:tc>
      </w:tr>
      <w:tr w:rsidR="00C614AC" w:rsidRPr="00AE3130" w14:paraId="40B6B672" w14:textId="77777777" w:rsidTr="003D786E">
        <w:trPr>
          <w:trHeight w:hRule="exact" w:val="263"/>
        </w:trPr>
        <w:tc>
          <w:tcPr>
            <w:tcW w:w="9593" w:type="dxa"/>
            <w:gridSpan w:val="5"/>
          </w:tcPr>
          <w:p w14:paraId="194D2CA7" w14:textId="77777777" w:rsidR="00C614AC" w:rsidRPr="00AE3130" w:rsidRDefault="00C614AC" w:rsidP="00C614AC">
            <w:pPr>
              <w:pStyle w:val="TableParagraph"/>
              <w:spacing w:before="0" w:line="252" w:lineRule="exact"/>
              <w:ind w:left="101" w:right="3338"/>
              <w:jc w:val="left"/>
              <w:rPr>
                <w:rFonts w:ascii="Cambria" w:hAnsi="Cambria"/>
                <w:b/>
                <w:color w:val="434E7E"/>
              </w:rPr>
            </w:pPr>
            <w:r w:rsidRPr="00AE3130">
              <w:rPr>
                <w:rFonts w:ascii="Cambria" w:hAnsi="Cambria"/>
                <w:b/>
                <w:color w:val="434E7E"/>
              </w:rPr>
              <w:t>Basic information</w:t>
            </w:r>
          </w:p>
        </w:tc>
      </w:tr>
      <w:tr w:rsidR="00C614AC" w:rsidRPr="00AE3130" w14:paraId="41BBF322" w14:textId="77777777" w:rsidTr="00101385">
        <w:trPr>
          <w:trHeight w:hRule="exact" w:val="290"/>
        </w:trPr>
        <w:tc>
          <w:tcPr>
            <w:tcW w:w="3927" w:type="dxa"/>
            <w:gridSpan w:val="2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C81FA99" w14:textId="77777777" w:rsidR="00C614AC" w:rsidRPr="00AE3130" w:rsidRDefault="00C614AC" w:rsidP="00101385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Property name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177887C" w14:textId="77777777" w:rsidR="00C614AC" w:rsidRPr="00AE3130" w:rsidRDefault="00C614AC" w:rsidP="00101385">
            <w:pPr>
              <w:ind w:left="144" w:right="144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7B34E279" w14:textId="77777777" w:rsidTr="00101385">
        <w:trPr>
          <w:trHeight w:hRule="exact" w:val="292"/>
        </w:trPr>
        <w:tc>
          <w:tcPr>
            <w:tcW w:w="3927" w:type="dxa"/>
            <w:gridSpan w:val="2"/>
            <w:tcBorders>
              <w:right w:val="single" w:sz="4" w:space="0" w:color="414042"/>
            </w:tcBorders>
            <w:vAlign w:val="center"/>
          </w:tcPr>
          <w:p w14:paraId="626B4361" w14:textId="77777777" w:rsidR="00C614AC" w:rsidRPr="00AE3130" w:rsidRDefault="00C614AC" w:rsidP="00101385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Address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  <w:vAlign w:val="center"/>
          </w:tcPr>
          <w:p w14:paraId="4804CCE2" w14:textId="77777777" w:rsidR="00C614AC" w:rsidRPr="00AE3130" w:rsidRDefault="00C614AC" w:rsidP="00101385">
            <w:pPr>
              <w:ind w:left="144" w:right="144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6AADDC65" w14:textId="77777777" w:rsidTr="00101385">
        <w:trPr>
          <w:trHeight w:hRule="exact" w:val="292"/>
        </w:trPr>
        <w:tc>
          <w:tcPr>
            <w:tcW w:w="3927" w:type="dxa"/>
            <w:gridSpan w:val="2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C3E8331" w14:textId="77777777" w:rsidR="00C614AC" w:rsidRPr="00AE3130" w:rsidRDefault="00C614AC" w:rsidP="00101385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Size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53B9AC8" w14:textId="77777777" w:rsidR="00C614AC" w:rsidRPr="00AE3130" w:rsidRDefault="00C614AC" w:rsidP="00101385">
            <w:pPr>
              <w:ind w:left="144" w:right="144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31DA3AC4" w14:textId="77777777" w:rsidTr="00101385">
        <w:trPr>
          <w:trHeight w:hRule="exact" w:val="290"/>
        </w:trPr>
        <w:tc>
          <w:tcPr>
            <w:tcW w:w="3927" w:type="dxa"/>
            <w:gridSpan w:val="2"/>
            <w:tcBorders>
              <w:right w:val="single" w:sz="4" w:space="0" w:color="414042"/>
            </w:tcBorders>
            <w:vAlign w:val="center"/>
          </w:tcPr>
          <w:p w14:paraId="2AED048E" w14:textId="77777777" w:rsidR="00C614AC" w:rsidRPr="00AE3130" w:rsidRDefault="00C614AC" w:rsidP="00101385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Management company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  <w:vAlign w:val="center"/>
          </w:tcPr>
          <w:p w14:paraId="61D48AB5" w14:textId="77777777" w:rsidR="00C614AC" w:rsidRPr="00AE3130" w:rsidRDefault="00C614AC" w:rsidP="00101385">
            <w:pPr>
              <w:ind w:left="144" w:right="144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6F48D9EB" w14:textId="77777777" w:rsidTr="00101385">
        <w:trPr>
          <w:trHeight w:hRule="exact" w:val="292"/>
        </w:trPr>
        <w:tc>
          <w:tcPr>
            <w:tcW w:w="3927" w:type="dxa"/>
            <w:gridSpan w:val="2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C0D3218" w14:textId="3BBF6591" w:rsidR="00C614AC" w:rsidRPr="00AE3130" w:rsidRDefault="009C721E" w:rsidP="00101385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Property </w:t>
            </w:r>
            <w:r w:rsidR="00C614AC" w:rsidRPr="00AE3130">
              <w:rPr>
                <w:rFonts w:ascii="Cambria" w:hAnsi="Cambria"/>
                <w:bCs/>
                <w:color w:val="414042" w:themeColor="text1"/>
              </w:rPr>
              <w:t>manager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14781BC" w14:textId="77777777" w:rsidR="00C614AC" w:rsidRPr="00AE3130" w:rsidRDefault="00C614AC" w:rsidP="00101385">
            <w:pPr>
              <w:ind w:left="144" w:right="144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3007D9E1" w14:textId="77777777" w:rsidTr="003D786E">
        <w:trPr>
          <w:trHeight w:hRule="exact" w:val="342"/>
        </w:trPr>
        <w:tc>
          <w:tcPr>
            <w:tcW w:w="9593" w:type="dxa"/>
            <w:gridSpan w:val="5"/>
            <w:shd w:val="clear" w:color="auto" w:fill="E1C619"/>
          </w:tcPr>
          <w:p w14:paraId="58DCF74B" w14:textId="688F0FC5" w:rsidR="00C614AC" w:rsidRPr="00AE3130" w:rsidRDefault="00C614AC" w:rsidP="00C614AC">
            <w:pPr>
              <w:pStyle w:val="TableParagraph"/>
              <w:spacing w:before="38"/>
              <w:ind w:left="101" w:right="3339"/>
              <w:jc w:val="left"/>
              <w:rPr>
                <w:rFonts w:ascii="Cambria" w:hAnsi="Cambria"/>
                <w:bCs/>
                <w:color w:val="434E7E"/>
              </w:rPr>
            </w:pPr>
            <w:r w:rsidRPr="00AE3130">
              <w:rPr>
                <w:rFonts w:ascii="Cambria" w:hAnsi="Cambria"/>
                <w:bCs/>
                <w:color w:val="434E7E"/>
              </w:rPr>
              <w:t>Part II: Landfill waste</w:t>
            </w:r>
          </w:p>
        </w:tc>
      </w:tr>
      <w:tr w:rsidR="00C614AC" w:rsidRPr="00AE3130" w14:paraId="4B17C2C7" w14:textId="77777777" w:rsidTr="003D786E">
        <w:trPr>
          <w:trHeight w:hRule="exact" w:val="289"/>
        </w:trPr>
        <w:tc>
          <w:tcPr>
            <w:tcW w:w="9593" w:type="dxa"/>
            <w:gridSpan w:val="5"/>
            <w:tcBorders>
              <w:bottom w:val="single" w:sz="4" w:space="0" w:color="414042"/>
            </w:tcBorders>
          </w:tcPr>
          <w:p w14:paraId="383E5A37" w14:textId="77777777" w:rsidR="00C614AC" w:rsidRPr="00AE3130" w:rsidRDefault="00C614AC" w:rsidP="00C614AC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1</w:t>
            </w:r>
          </w:p>
        </w:tc>
      </w:tr>
      <w:tr w:rsidR="00C614AC" w:rsidRPr="00AE3130" w14:paraId="43C77337" w14:textId="77777777" w:rsidTr="00661EDE">
        <w:trPr>
          <w:trHeight w:hRule="exact" w:val="550"/>
        </w:trPr>
        <w:tc>
          <w:tcPr>
            <w:tcW w:w="1705" w:type="dxa"/>
            <w:tcBorders>
              <w:right w:val="single" w:sz="4" w:space="0" w:color="414042"/>
            </w:tcBorders>
            <w:vAlign w:val="center"/>
          </w:tcPr>
          <w:p w14:paraId="69981B1E" w14:textId="77777777" w:rsidR="00C614AC" w:rsidRPr="00AE3130" w:rsidRDefault="00C614AC" w:rsidP="00661EDE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552B0A" w14:textId="718C0F13" w:rsidR="00C614AC" w:rsidRPr="00AE3130" w:rsidRDefault="00C614AC" w:rsidP="00661EDE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Container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s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 xml:space="preserve">ize in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g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>allons</w:t>
            </w: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D60C9A4" w14:textId="6562FC60" w:rsidR="00C614AC" w:rsidRPr="00AE3130" w:rsidRDefault="00C614AC" w:rsidP="00661EDE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% of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c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 xml:space="preserve">ontainer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f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>illed</w:t>
            </w:r>
          </w:p>
        </w:tc>
        <w:tc>
          <w:tcPr>
            <w:tcW w:w="2488" w:type="dxa"/>
            <w:tcBorders>
              <w:left w:val="single" w:sz="4" w:space="0" w:color="414042"/>
            </w:tcBorders>
            <w:vAlign w:val="center"/>
          </w:tcPr>
          <w:p w14:paraId="65247C75" w14:textId="69359B21" w:rsidR="00C614AC" w:rsidRPr="00AE3130" w:rsidRDefault="00C614AC" w:rsidP="00661EDE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Estimated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t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 xml:space="preserve">otal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g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 xml:space="preserve">allons to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l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>andfill</w:t>
            </w:r>
          </w:p>
        </w:tc>
      </w:tr>
      <w:tr w:rsidR="00C614AC" w:rsidRPr="00AE3130" w14:paraId="4BCCB964" w14:textId="77777777" w:rsidTr="00F92AF8">
        <w:trPr>
          <w:trHeight w:hRule="exact" w:val="287"/>
        </w:trPr>
        <w:tc>
          <w:tcPr>
            <w:tcW w:w="1705" w:type="dxa"/>
            <w:tcBorders>
              <w:right w:val="single" w:sz="4" w:space="0" w:color="414042"/>
            </w:tcBorders>
            <w:shd w:val="clear" w:color="auto" w:fill="D9D9D9" w:themeFill="background1" w:themeFillShade="D9"/>
          </w:tcPr>
          <w:p w14:paraId="559BCF3C" w14:textId="77777777" w:rsidR="00C614AC" w:rsidRPr="00AE3130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56A0ADC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02F807F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9617B87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5776AE54" w14:textId="77777777" w:rsidTr="00F92AF8">
        <w:trPr>
          <w:trHeight w:hRule="exact" w:val="288"/>
        </w:trPr>
        <w:tc>
          <w:tcPr>
            <w:tcW w:w="1705" w:type="dxa"/>
            <w:tcBorders>
              <w:right w:val="single" w:sz="4" w:space="0" w:color="414042"/>
            </w:tcBorders>
          </w:tcPr>
          <w:p w14:paraId="07F118E2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7544AA0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7BFC2A1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tcBorders>
              <w:left w:val="single" w:sz="4" w:space="0" w:color="414042"/>
            </w:tcBorders>
            <w:vAlign w:val="center"/>
          </w:tcPr>
          <w:p w14:paraId="629A608B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3DAA7BAC" w14:textId="77777777" w:rsidTr="00F92AF8">
        <w:trPr>
          <w:trHeight w:hRule="exact" w:val="287"/>
        </w:trPr>
        <w:tc>
          <w:tcPr>
            <w:tcW w:w="1705" w:type="dxa"/>
            <w:tcBorders>
              <w:right w:val="single" w:sz="4" w:space="0" w:color="414042"/>
            </w:tcBorders>
            <w:shd w:val="clear" w:color="auto" w:fill="D9D9D9" w:themeFill="background1" w:themeFillShade="D9"/>
          </w:tcPr>
          <w:p w14:paraId="7F0AB3B0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89C6BB6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3DCF9DD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F6A5778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2514C3BC" w14:textId="77777777" w:rsidTr="00F92AF8">
        <w:trPr>
          <w:trHeight w:hRule="exact" w:val="287"/>
        </w:trPr>
        <w:tc>
          <w:tcPr>
            <w:tcW w:w="1705" w:type="dxa"/>
            <w:tcBorders>
              <w:right w:val="single" w:sz="4" w:space="0" w:color="414042"/>
            </w:tcBorders>
          </w:tcPr>
          <w:p w14:paraId="50575099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0BBD2A0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08C2430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tcBorders>
              <w:left w:val="single" w:sz="4" w:space="0" w:color="414042"/>
            </w:tcBorders>
            <w:vAlign w:val="center"/>
          </w:tcPr>
          <w:p w14:paraId="1B54F3AC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7CB85F4E" w14:textId="77777777" w:rsidTr="00F92AF8">
        <w:trPr>
          <w:trHeight w:hRule="exact" w:val="287"/>
        </w:trPr>
        <w:tc>
          <w:tcPr>
            <w:tcW w:w="1705" w:type="dxa"/>
            <w:tcBorders>
              <w:right w:val="single" w:sz="4" w:space="0" w:color="414042"/>
            </w:tcBorders>
            <w:shd w:val="clear" w:color="auto" w:fill="D9D9D9" w:themeFill="background1" w:themeFillShade="D9"/>
          </w:tcPr>
          <w:p w14:paraId="28A5D5C2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D06361F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257461F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92A096D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76FEA89B" w14:textId="77777777" w:rsidTr="00661EDE">
        <w:trPr>
          <w:trHeight w:hRule="exact" w:val="388"/>
        </w:trPr>
        <w:tc>
          <w:tcPr>
            <w:tcW w:w="7105" w:type="dxa"/>
            <w:gridSpan w:val="4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482D22D4" w14:textId="7ED7C2A2" w:rsidR="00C614AC" w:rsidRPr="00AE3130" w:rsidRDefault="00C614AC" w:rsidP="00661EDE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488" w:type="dxa"/>
            <w:tcBorders>
              <w:left w:val="single" w:sz="4" w:space="0" w:color="414042"/>
            </w:tcBorders>
            <w:vAlign w:val="center"/>
          </w:tcPr>
          <w:p w14:paraId="069E03A6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</w:tbl>
    <w:p w14:paraId="3C25CFB1" w14:textId="77777777" w:rsidR="00E85473" w:rsidRDefault="00E85473">
      <w:r>
        <w:rPr>
          <w:bCs w:val="0"/>
        </w:rPr>
        <w:br w:type="page"/>
      </w:r>
    </w:p>
    <w:tbl>
      <w:tblPr>
        <w:tblW w:w="0" w:type="auto"/>
        <w:tblInd w:w="90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"/>
        <w:gridCol w:w="1688"/>
        <w:gridCol w:w="2790"/>
        <w:gridCol w:w="2610"/>
        <w:gridCol w:w="2471"/>
        <w:gridCol w:w="17"/>
      </w:tblGrid>
      <w:tr w:rsidR="00C614AC" w:rsidRPr="00AE3130" w14:paraId="1D1C4D27" w14:textId="77777777" w:rsidTr="00A064D7">
        <w:trPr>
          <w:trHeight w:hRule="exact" w:val="287"/>
        </w:trPr>
        <w:tc>
          <w:tcPr>
            <w:tcW w:w="9593" w:type="dxa"/>
            <w:gridSpan w:val="6"/>
            <w:tcBorders>
              <w:bottom w:val="single" w:sz="4" w:space="0" w:color="414042"/>
            </w:tcBorders>
            <w:vAlign w:val="center"/>
          </w:tcPr>
          <w:p w14:paraId="22973015" w14:textId="1538B934" w:rsidR="00C614AC" w:rsidRPr="00AE3130" w:rsidRDefault="00C614AC" w:rsidP="00A064D7">
            <w:pPr>
              <w:pStyle w:val="TableParagraph"/>
              <w:ind w:left="101" w:right="3339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lastRenderedPageBreak/>
              <w:t>Day 2</w:t>
            </w:r>
          </w:p>
        </w:tc>
      </w:tr>
      <w:tr w:rsidR="00C614AC" w:rsidRPr="00AE3130" w14:paraId="672793F2" w14:textId="77777777" w:rsidTr="00661EDE">
        <w:trPr>
          <w:trHeight w:hRule="exact" w:val="595"/>
        </w:trPr>
        <w:tc>
          <w:tcPr>
            <w:tcW w:w="1705" w:type="dxa"/>
            <w:gridSpan w:val="2"/>
            <w:tcBorders>
              <w:right w:val="single" w:sz="4" w:space="0" w:color="414042"/>
            </w:tcBorders>
            <w:vAlign w:val="center"/>
          </w:tcPr>
          <w:p w14:paraId="61C89B7F" w14:textId="77777777" w:rsidR="00C614AC" w:rsidRPr="00AE3130" w:rsidRDefault="00C614AC" w:rsidP="00F57DEC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802382B" w14:textId="495BBCDD" w:rsidR="00C614AC" w:rsidRPr="00AE3130" w:rsidRDefault="00CC7878" w:rsidP="00F57DEC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831AC14" w14:textId="152071CC" w:rsidR="00C614AC" w:rsidRPr="00AE3130" w:rsidRDefault="00CC7878" w:rsidP="00F57DEC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% of container filled</w:t>
            </w: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vAlign w:val="center"/>
          </w:tcPr>
          <w:p w14:paraId="64A348AA" w14:textId="2F75E34A" w:rsidR="00C614AC" w:rsidRPr="00AE3130" w:rsidRDefault="00CC7878" w:rsidP="00F57DEC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Estimated total gallons </w:t>
            </w:r>
            <w:r w:rsidR="00AE3130" w:rsidRPr="00AE3130">
              <w:rPr>
                <w:rFonts w:ascii="Cambria" w:hAnsi="Cambria"/>
                <w:bCs/>
                <w:color w:val="414042" w:themeColor="text1"/>
              </w:rPr>
              <w:t>to landfill</w:t>
            </w:r>
          </w:p>
        </w:tc>
      </w:tr>
      <w:tr w:rsidR="00C614AC" w:rsidRPr="00AE3130" w14:paraId="7D0B822C" w14:textId="77777777" w:rsidTr="00851771">
        <w:trPr>
          <w:trHeight w:hRule="exact" w:val="287"/>
        </w:trPr>
        <w:tc>
          <w:tcPr>
            <w:tcW w:w="1705" w:type="dxa"/>
            <w:gridSpan w:val="2"/>
            <w:tcBorders>
              <w:right w:val="single" w:sz="4" w:space="0" w:color="414042"/>
            </w:tcBorders>
            <w:shd w:val="clear" w:color="auto" w:fill="D9D9D9" w:themeFill="background1" w:themeFillShade="D9"/>
          </w:tcPr>
          <w:p w14:paraId="7463A438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D9FFB78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D7EFFA3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C21F046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59B3C227" w14:textId="77777777" w:rsidTr="00F92AF8">
        <w:trPr>
          <w:trHeight w:hRule="exact" w:val="287"/>
        </w:trPr>
        <w:tc>
          <w:tcPr>
            <w:tcW w:w="1705" w:type="dxa"/>
            <w:gridSpan w:val="2"/>
            <w:tcBorders>
              <w:right w:val="single" w:sz="4" w:space="0" w:color="414042"/>
            </w:tcBorders>
          </w:tcPr>
          <w:p w14:paraId="3D8DBC88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18692A3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2B439E7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vAlign w:val="center"/>
          </w:tcPr>
          <w:p w14:paraId="771E1FB8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6F73F623" w14:textId="77777777" w:rsidTr="00851771">
        <w:trPr>
          <w:trHeight w:hRule="exact" w:val="287"/>
        </w:trPr>
        <w:tc>
          <w:tcPr>
            <w:tcW w:w="1705" w:type="dxa"/>
            <w:gridSpan w:val="2"/>
            <w:tcBorders>
              <w:right w:val="single" w:sz="4" w:space="0" w:color="414042"/>
            </w:tcBorders>
            <w:shd w:val="clear" w:color="auto" w:fill="D9D9D9" w:themeFill="background1" w:themeFillShade="D9"/>
          </w:tcPr>
          <w:p w14:paraId="602C2E67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9FD1643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D4BD0F3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09BAE22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2CC8D018" w14:textId="77777777" w:rsidTr="00E8546D">
        <w:trPr>
          <w:trHeight w:hRule="exact" w:val="288"/>
        </w:trPr>
        <w:tc>
          <w:tcPr>
            <w:tcW w:w="1705" w:type="dxa"/>
            <w:gridSpan w:val="2"/>
            <w:tcBorders>
              <w:right w:val="single" w:sz="4" w:space="0" w:color="414042"/>
            </w:tcBorders>
          </w:tcPr>
          <w:p w14:paraId="4EB687DD" w14:textId="61A400FE" w:rsidR="00552019" w:rsidRPr="00F57DEC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B8704EC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5D4B132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vAlign w:val="center"/>
          </w:tcPr>
          <w:p w14:paraId="1B9E8E61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176F2692" w14:textId="77777777" w:rsidTr="00851771">
        <w:trPr>
          <w:trHeight w:hRule="exact" w:val="288"/>
        </w:trPr>
        <w:tc>
          <w:tcPr>
            <w:tcW w:w="1705" w:type="dxa"/>
            <w:gridSpan w:val="2"/>
            <w:tcBorders>
              <w:right w:val="single" w:sz="4" w:space="0" w:color="414042"/>
            </w:tcBorders>
            <w:shd w:val="clear" w:color="auto" w:fill="D9D9D9" w:themeFill="background1" w:themeFillShade="D9"/>
          </w:tcPr>
          <w:p w14:paraId="2EE3ECAE" w14:textId="080288D3" w:rsidR="00851771" w:rsidRPr="00A84FB6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8FB9F62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81E5A13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F728542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26AE1DF6" w14:textId="77777777" w:rsidTr="002F0E60">
        <w:trPr>
          <w:trHeight w:hRule="exact" w:val="432"/>
        </w:trPr>
        <w:tc>
          <w:tcPr>
            <w:tcW w:w="7105" w:type="dxa"/>
            <w:gridSpan w:val="4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1E27709B" w14:textId="20438225" w:rsidR="00C614AC" w:rsidRPr="00AE3130" w:rsidRDefault="00C614AC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vAlign w:val="center"/>
          </w:tcPr>
          <w:p w14:paraId="6A179B4F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67BD01D5" w14:textId="77777777" w:rsidTr="002F0E60">
        <w:trPr>
          <w:trHeight w:hRule="exact" w:val="287"/>
        </w:trPr>
        <w:tc>
          <w:tcPr>
            <w:tcW w:w="9593" w:type="dxa"/>
            <w:gridSpan w:val="6"/>
            <w:tcBorders>
              <w:bottom w:val="single" w:sz="4" w:space="0" w:color="414042"/>
            </w:tcBorders>
            <w:vAlign w:val="center"/>
          </w:tcPr>
          <w:p w14:paraId="00C02E4D" w14:textId="77777777" w:rsidR="00C614AC" w:rsidRPr="00AE3130" w:rsidRDefault="00C614AC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3</w:t>
            </w:r>
          </w:p>
        </w:tc>
      </w:tr>
      <w:tr w:rsidR="00C614AC" w:rsidRPr="00AE3130" w14:paraId="1A89E789" w14:textId="77777777" w:rsidTr="002F0E60">
        <w:trPr>
          <w:trHeight w:hRule="exact" w:val="516"/>
        </w:trPr>
        <w:tc>
          <w:tcPr>
            <w:tcW w:w="1705" w:type="dxa"/>
            <w:gridSpan w:val="2"/>
            <w:tcBorders>
              <w:right w:val="single" w:sz="4" w:space="0" w:color="414042"/>
            </w:tcBorders>
            <w:vAlign w:val="center"/>
          </w:tcPr>
          <w:p w14:paraId="58FC3B9E" w14:textId="77777777" w:rsidR="00C614AC" w:rsidRPr="00AE3130" w:rsidRDefault="00C614AC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F880FA3" w14:textId="0A6F5C12" w:rsidR="00C614AC" w:rsidRPr="00AE3130" w:rsidRDefault="00CC7878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1CCC7FF" w14:textId="4C34C48C" w:rsidR="00C614AC" w:rsidRPr="00AE3130" w:rsidRDefault="00CC7878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% of container filled</w:t>
            </w: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vAlign w:val="center"/>
          </w:tcPr>
          <w:p w14:paraId="282124B4" w14:textId="6541EAE6" w:rsidR="00C614AC" w:rsidRPr="00AE3130" w:rsidRDefault="00CC7878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Estimated total gallons </w:t>
            </w:r>
            <w:r w:rsidR="00AE3130" w:rsidRPr="00AE3130">
              <w:rPr>
                <w:rFonts w:ascii="Cambria" w:hAnsi="Cambria"/>
                <w:bCs/>
                <w:color w:val="414042" w:themeColor="text1"/>
              </w:rPr>
              <w:t>to landfill</w:t>
            </w:r>
          </w:p>
        </w:tc>
      </w:tr>
      <w:tr w:rsidR="00C614AC" w:rsidRPr="00AE3130" w14:paraId="6E6BAC88" w14:textId="77777777" w:rsidTr="002F0E60">
        <w:trPr>
          <w:trHeight w:hRule="exact" w:val="287"/>
        </w:trPr>
        <w:tc>
          <w:tcPr>
            <w:tcW w:w="1705" w:type="dxa"/>
            <w:gridSpan w:val="2"/>
            <w:tcBorders>
              <w:right w:val="single" w:sz="4" w:space="0" w:color="414042"/>
            </w:tcBorders>
            <w:shd w:val="clear" w:color="auto" w:fill="D9D9D9" w:themeFill="background1" w:themeFillShade="D9"/>
          </w:tcPr>
          <w:p w14:paraId="37842A98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462C90E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CC814FF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2DA5E97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3B217CC1" w14:textId="77777777" w:rsidTr="002F0E60">
        <w:trPr>
          <w:trHeight w:hRule="exact" w:val="287"/>
        </w:trPr>
        <w:tc>
          <w:tcPr>
            <w:tcW w:w="1705" w:type="dxa"/>
            <w:gridSpan w:val="2"/>
            <w:tcBorders>
              <w:right w:val="single" w:sz="4" w:space="0" w:color="414042"/>
            </w:tcBorders>
          </w:tcPr>
          <w:p w14:paraId="33C6C9E7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C3C7D5B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7A1EF1D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vAlign w:val="center"/>
          </w:tcPr>
          <w:p w14:paraId="4A5F0A78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1FDB9920" w14:textId="77777777" w:rsidTr="002F0E60">
        <w:trPr>
          <w:trHeight w:hRule="exact" w:val="287"/>
        </w:trPr>
        <w:tc>
          <w:tcPr>
            <w:tcW w:w="1705" w:type="dxa"/>
            <w:gridSpan w:val="2"/>
            <w:tcBorders>
              <w:right w:val="single" w:sz="4" w:space="0" w:color="414042"/>
            </w:tcBorders>
            <w:shd w:val="clear" w:color="auto" w:fill="D9D9D9" w:themeFill="background1" w:themeFillShade="D9"/>
          </w:tcPr>
          <w:p w14:paraId="0EBBC5D1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4A0A443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1CA872A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1B03485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03E153CE" w14:textId="77777777" w:rsidTr="002F0E60">
        <w:trPr>
          <w:trHeight w:hRule="exact" w:val="287"/>
        </w:trPr>
        <w:tc>
          <w:tcPr>
            <w:tcW w:w="1705" w:type="dxa"/>
            <w:gridSpan w:val="2"/>
            <w:tcBorders>
              <w:right w:val="single" w:sz="4" w:space="0" w:color="414042"/>
            </w:tcBorders>
          </w:tcPr>
          <w:p w14:paraId="468E2D0D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763300D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33744E2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vAlign w:val="center"/>
          </w:tcPr>
          <w:p w14:paraId="4A5A43A1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39816377" w14:textId="77777777" w:rsidTr="002F0E60">
        <w:trPr>
          <w:trHeight w:hRule="exact" w:val="288"/>
        </w:trPr>
        <w:tc>
          <w:tcPr>
            <w:tcW w:w="1705" w:type="dxa"/>
            <w:gridSpan w:val="2"/>
            <w:tcBorders>
              <w:right w:val="single" w:sz="4" w:space="0" w:color="414042"/>
            </w:tcBorders>
            <w:shd w:val="clear" w:color="auto" w:fill="D9D9D9" w:themeFill="background1" w:themeFillShade="D9"/>
          </w:tcPr>
          <w:p w14:paraId="7658B0EB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3881238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62FC915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2420333" w14:textId="77777777" w:rsidR="00C614AC" w:rsidRPr="00AE3130" w:rsidRDefault="00C614AC" w:rsidP="002F0E6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25CA67B1" w14:textId="77777777" w:rsidTr="002F0E60">
        <w:trPr>
          <w:trHeight w:hRule="exact" w:val="432"/>
        </w:trPr>
        <w:tc>
          <w:tcPr>
            <w:tcW w:w="7105" w:type="dxa"/>
            <w:gridSpan w:val="4"/>
            <w:tcBorders>
              <w:bottom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33D19EF4" w14:textId="528C23AF" w:rsidR="00C614AC" w:rsidRPr="00AE3130" w:rsidRDefault="00C614AC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488" w:type="dxa"/>
            <w:gridSpan w:val="2"/>
            <w:tcBorders>
              <w:left w:val="single" w:sz="4" w:space="0" w:color="414042"/>
              <w:bottom w:val="single" w:sz="4" w:space="0" w:color="414042"/>
            </w:tcBorders>
            <w:vAlign w:val="center"/>
          </w:tcPr>
          <w:p w14:paraId="0BCBD581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42626397" w14:textId="77777777" w:rsidTr="003D786E">
        <w:trPr>
          <w:trHeight w:hRule="exact" w:val="287"/>
        </w:trPr>
        <w:tc>
          <w:tcPr>
            <w:tcW w:w="9593" w:type="dxa"/>
            <w:gridSpan w:val="6"/>
          </w:tcPr>
          <w:p w14:paraId="60F8C31F" w14:textId="77777777" w:rsidR="00C614AC" w:rsidRPr="00AE3130" w:rsidRDefault="00C614AC" w:rsidP="00C614AC">
            <w:pPr>
              <w:pStyle w:val="TableParagraph"/>
              <w:ind w:left="101" w:right="3339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4</w:t>
            </w:r>
          </w:p>
        </w:tc>
      </w:tr>
      <w:tr w:rsidR="00C614AC" w:rsidRPr="00AE3130" w14:paraId="1133CE50" w14:textId="77777777" w:rsidTr="002F0E60">
        <w:trPr>
          <w:trHeight w:hRule="exact" w:val="622"/>
        </w:trPr>
        <w:tc>
          <w:tcPr>
            <w:tcW w:w="1705" w:type="dxa"/>
            <w:gridSpan w:val="2"/>
            <w:tcBorders>
              <w:right w:val="single" w:sz="4" w:space="0" w:color="414042"/>
            </w:tcBorders>
            <w:vAlign w:val="center"/>
          </w:tcPr>
          <w:p w14:paraId="53935DD6" w14:textId="77777777" w:rsidR="00C614AC" w:rsidRPr="00AE3130" w:rsidRDefault="00C614AC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783CD9B" w14:textId="48664F9F" w:rsidR="00C614AC" w:rsidRPr="00AE3130" w:rsidRDefault="00CC7878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6739E9A" w14:textId="04B1EE2F" w:rsidR="00C614AC" w:rsidRPr="00AE3130" w:rsidRDefault="00CC7878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% of container filled</w:t>
            </w: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vAlign w:val="center"/>
          </w:tcPr>
          <w:p w14:paraId="4C987E58" w14:textId="52B8EC7E" w:rsidR="00C614AC" w:rsidRPr="00AE3130" w:rsidRDefault="00CC7878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Estimated total gallons </w:t>
            </w:r>
            <w:r w:rsidR="00AE3130" w:rsidRPr="00AE3130">
              <w:rPr>
                <w:rFonts w:ascii="Cambria" w:hAnsi="Cambria"/>
                <w:bCs/>
                <w:color w:val="414042" w:themeColor="text1"/>
              </w:rPr>
              <w:t>to landfill</w:t>
            </w:r>
          </w:p>
        </w:tc>
      </w:tr>
      <w:tr w:rsidR="00C614AC" w:rsidRPr="00AE3130" w14:paraId="7CA42182" w14:textId="77777777" w:rsidTr="002F0E60">
        <w:trPr>
          <w:trHeight w:hRule="exact" w:val="287"/>
        </w:trPr>
        <w:tc>
          <w:tcPr>
            <w:tcW w:w="1705" w:type="dxa"/>
            <w:gridSpan w:val="2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B7E8C76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0DF4397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030BE96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90C6C50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68565FD1" w14:textId="77777777" w:rsidTr="002F0E60">
        <w:trPr>
          <w:trHeight w:hRule="exact" w:val="287"/>
        </w:trPr>
        <w:tc>
          <w:tcPr>
            <w:tcW w:w="1705" w:type="dxa"/>
            <w:gridSpan w:val="2"/>
            <w:tcBorders>
              <w:right w:val="single" w:sz="4" w:space="0" w:color="414042"/>
            </w:tcBorders>
            <w:vAlign w:val="center"/>
          </w:tcPr>
          <w:p w14:paraId="3FA6805F" w14:textId="77777777" w:rsidR="00C614AC" w:rsidRPr="00AE3130" w:rsidRDefault="00C614AC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7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19797FF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FAF0985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414042"/>
            </w:tcBorders>
            <w:vAlign w:val="center"/>
          </w:tcPr>
          <w:p w14:paraId="590D2522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52BBB9F0" w14:textId="77777777" w:rsidTr="002F0E6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AB0D30A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C9D1BE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244045E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66884CE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21341F9B" w14:textId="77777777" w:rsidTr="002F0E6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6D903A2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E6D105A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91936DE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75ACB3F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3CBDDEE2" w14:textId="77777777" w:rsidTr="002F0E6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8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7AD507A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EF549FC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3243771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F6FBD4C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6999EF5D" w14:textId="77777777" w:rsidTr="002F0E6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432"/>
        </w:trPr>
        <w:tc>
          <w:tcPr>
            <w:tcW w:w="7088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5B1C4883" w14:textId="5DE20F49" w:rsidR="000508F7" w:rsidRPr="00AE3130" w:rsidRDefault="00CC7878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7169D3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53385BEB" w14:textId="77777777" w:rsidTr="002F0E6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180BF51" w14:textId="77777777" w:rsidR="000508F7" w:rsidRPr="00AE3130" w:rsidRDefault="000508F7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5</w:t>
            </w:r>
          </w:p>
        </w:tc>
      </w:tr>
      <w:tr w:rsidR="000508F7" w:rsidRPr="00AE3130" w14:paraId="1A519B21" w14:textId="77777777" w:rsidTr="002F0E6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640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42B29E0" w14:textId="77777777" w:rsidR="000508F7" w:rsidRPr="00AE3130" w:rsidRDefault="000508F7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6F2589A" w14:textId="39DA507B" w:rsidR="000508F7" w:rsidRPr="00AE3130" w:rsidRDefault="00CC7878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A3E112B" w14:textId="6EA5747F" w:rsidR="000508F7" w:rsidRPr="00AE3130" w:rsidRDefault="00CC7878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% of container filled</w:t>
            </w: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A2576F6" w14:textId="4753CFFA" w:rsidR="000508F7" w:rsidRPr="00AE3130" w:rsidRDefault="00CC7878" w:rsidP="002F0E6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Estimated total gallons to landfill</w:t>
            </w:r>
          </w:p>
        </w:tc>
      </w:tr>
      <w:tr w:rsidR="000508F7" w:rsidRPr="00AE3130" w14:paraId="5B0AA8AE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47B8F9B5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E5081DA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1924DA8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4B9E81E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2C1103CE" w14:textId="77777777" w:rsidTr="00F92AF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2F5F6A0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10322AD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0563CC9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766C144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0736FA52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23CBAEDC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7FFEA2A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FC72899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66D392A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05165BAA" w14:textId="77777777" w:rsidTr="00F92AF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32DCB24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ED71C7C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D6CBD47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FA62CED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0F697B0B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45C73AE3" w14:textId="77777777" w:rsidR="000508F7" w:rsidRPr="00AE3130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72ADDCD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28BB1F4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436A520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01C479B7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432"/>
        </w:trPr>
        <w:tc>
          <w:tcPr>
            <w:tcW w:w="7088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5CA2143C" w14:textId="48D63A92" w:rsidR="000508F7" w:rsidRPr="00AE3130" w:rsidRDefault="00CC7878" w:rsidP="004E382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0EF2753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2649FD6B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341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E1C619"/>
            <w:vAlign w:val="center"/>
          </w:tcPr>
          <w:p w14:paraId="697E1DCC" w14:textId="13EC1AD4" w:rsidR="000508F7" w:rsidRPr="00AE3130" w:rsidRDefault="00CC7878" w:rsidP="004E382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34E7E"/>
              </w:rPr>
            </w:pPr>
            <w:r w:rsidRPr="00AE3130">
              <w:rPr>
                <w:rFonts w:ascii="Cambria" w:hAnsi="Cambria"/>
                <w:bCs/>
                <w:color w:val="434E7E"/>
              </w:rPr>
              <w:t>Part III: Recycling</w:t>
            </w:r>
          </w:p>
        </w:tc>
      </w:tr>
      <w:tr w:rsidR="000508F7" w:rsidRPr="00AE3130" w14:paraId="30917C9C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90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F8BC856" w14:textId="77777777" w:rsidR="000508F7" w:rsidRPr="00AE3130" w:rsidRDefault="000508F7" w:rsidP="004E382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iCs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1</w:t>
            </w:r>
          </w:p>
        </w:tc>
      </w:tr>
      <w:tr w:rsidR="000508F7" w:rsidRPr="00AE3130" w14:paraId="7786DD6F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568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8663FC4" w14:textId="77777777" w:rsidR="000508F7" w:rsidRPr="00AE3130" w:rsidRDefault="000508F7" w:rsidP="004E382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5A92CE6" w14:textId="44145742" w:rsidR="000508F7" w:rsidRPr="00AE3130" w:rsidRDefault="00CC7878" w:rsidP="004E382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62C6692" w14:textId="35E38240" w:rsidR="000508F7" w:rsidRPr="00AE3130" w:rsidRDefault="00CC7878" w:rsidP="004E382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% of container filled</w:t>
            </w: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067C1EA" w14:textId="0B36A76E" w:rsidR="000508F7" w:rsidRPr="00AE3130" w:rsidRDefault="00CC7878" w:rsidP="004E382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Estimated total gallons recycled</w:t>
            </w:r>
          </w:p>
        </w:tc>
      </w:tr>
      <w:tr w:rsidR="000508F7" w:rsidRPr="00AE3130" w14:paraId="0B87A7DC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BE9EAB5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7DDCD24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3139814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1BDDB02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0CF2648A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E3F5C04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FB9EF08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B13B6D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E59FAAB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2A4F806E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8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A07C3B2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lastRenderedPageBreak/>
              <w:t>#3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6EB5B08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E1013CE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9D48DC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7BD4CB39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6FEC8D6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76BA18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72034BF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9945D86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1DD093BC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D8538FA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AE79E9E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2BCFE6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7785138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346C3C0E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386"/>
        </w:trPr>
        <w:tc>
          <w:tcPr>
            <w:tcW w:w="7088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65C04439" w14:textId="07D4E429" w:rsidR="000508F7" w:rsidRPr="00AE3130" w:rsidRDefault="00CC7878" w:rsidP="004E382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C063000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792B25CC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8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748A693" w14:textId="77777777" w:rsidR="000508F7" w:rsidRPr="00AE3130" w:rsidRDefault="000508F7" w:rsidP="004E382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2</w:t>
            </w:r>
          </w:p>
        </w:tc>
      </w:tr>
      <w:tr w:rsidR="000508F7" w:rsidRPr="00AE3130" w14:paraId="78D74B30" w14:textId="77777777" w:rsidTr="004E382A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57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755FF7E" w14:textId="77777777" w:rsidR="000508F7" w:rsidRPr="00AE3130" w:rsidRDefault="000508F7" w:rsidP="004E382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9374C55" w14:textId="2A145A7B" w:rsidR="000508F7" w:rsidRPr="00AE3130" w:rsidRDefault="00CC7878" w:rsidP="004E382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9781E44" w14:textId="4DDD57E8" w:rsidR="000508F7" w:rsidRPr="00AE3130" w:rsidRDefault="00CC7878" w:rsidP="004E382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% of container filled</w:t>
            </w: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02DD1D3" w14:textId="02FB5EBF" w:rsidR="000508F7" w:rsidRPr="00AE3130" w:rsidRDefault="00CC7878" w:rsidP="004E382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Estimated total gallons recycled</w:t>
            </w:r>
          </w:p>
        </w:tc>
      </w:tr>
      <w:tr w:rsidR="000508F7" w:rsidRPr="00AE3130" w14:paraId="0B8A9785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66C71D6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95821A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50F7702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D5546D1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20D46844" w14:textId="77777777" w:rsidTr="00F92AF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EE389C1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A28930B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19DF658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40076A6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78CCFA0A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0FB0C7C1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BEC02CB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833EAC0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AC1D31D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19FACDBD" w14:textId="77777777" w:rsidTr="00F92AF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AA1513C" w14:textId="77777777" w:rsidR="000508F7" w:rsidRPr="00AE3130" w:rsidRDefault="000508F7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9B65186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2625CA4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288ED0C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54111F11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1688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45B3801C" w14:textId="77777777" w:rsidR="000508F7" w:rsidRPr="00AE3130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24691B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85096EF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6BB21EC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72313046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431"/>
        </w:trPr>
        <w:tc>
          <w:tcPr>
            <w:tcW w:w="7088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2FE1C231" w14:textId="294D85E4" w:rsidR="000508F7" w:rsidRPr="00AE3130" w:rsidRDefault="00CC7878" w:rsidP="00CF336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488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2E3A4AD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495EF903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8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655EC82" w14:textId="77777777" w:rsidR="00E15EAE" w:rsidRPr="00AE3130" w:rsidRDefault="00E15EAE" w:rsidP="00CF336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3</w:t>
            </w:r>
          </w:p>
        </w:tc>
      </w:tr>
      <w:tr w:rsidR="00E15EAE" w:rsidRPr="00AE3130" w14:paraId="3D3E38A6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640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B83D45C" w14:textId="77777777" w:rsidR="00E15EAE" w:rsidRPr="00AB5A0C" w:rsidRDefault="00E15EAE" w:rsidP="00CF336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B76B951" w14:textId="77777777" w:rsidR="00E15EAE" w:rsidRPr="00AB5A0C" w:rsidRDefault="00E15EAE" w:rsidP="00CF336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4B047D8" w14:textId="77777777" w:rsidR="00E15EAE" w:rsidRPr="00AB5A0C" w:rsidRDefault="00E15EAE" w:rsidP="00CF336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% of container filled</w:t>
            </w: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9C10734" w14:textId="77777777" w:rsidR="00E15EAE" w:rsidRPr="00AB5A0C" w:rsidRDefault="00E15EAE" w:rsidP="00CF336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Estimated total gallons recycled</w:t>
            </w:r>
          </w:p>
        </w:tc>
      </w:tr>
      <w:tr w:rsidR="00E15EAE" w:rsidRPr="00AE3130" w14:paraId="4E9E92FE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70FFB38" w14:textId="77777777" w:rsidR="00E15EAE" w:rsidRPr="00AB5A0C" w:rsidRDefault="00E15EAE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B254EB0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1488A62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6F1A047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3F59BF58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479F3E4" w14:textId="77777777" w:rsidR="00E15EAE" w:rsidRPr="00AB5A0C" w:rsidRDefault="00E15EAE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58E2E98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A9E62F8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947B78F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09B40636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10E5700" w14:textId="77777777" w:rsidR="00E15EAE" w:rsidRPr="00AB5A0C" w:rsidRDefault="00E15EAE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E2C9881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FE3704C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357C882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60C073B2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A5EF725" w14:textId="77777777" w:rsidR="00E15EAE" w:rsidRPr="00AB5A0C" w:rsidRDefault="00E15EAE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83C22C2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60E1790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5AAB3CC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6C197108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22364A8" w14:textId="77777777" w:rsidR="00E15EAE" w:rsidRPr="00AB5A0C" w:rsidRDefault="00E15EAE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2D95793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701745F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DDA55C6" w14:textId="77777777" w:rsidR="00E15EAE" w:rsidRPr="00AB5A0C" w:rsidRDefault="00E15EAE" w:rsidP="00CF336D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7F2EF118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431"/>
        </w:trPr>
        <w:tc>
          <w:tcPr>
            <w:tcW w:w="7105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27123386" w14:textId="77777777" w:rsidR="00E15EAE" w:rsidRPr="00AB5A0C" w:rsidRDefault="00E15EAE" w:rsidP="00CF336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04F59A6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3944F23B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8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6E423F9" w14:textId="77777777" w:rsidR="00E15EAE" w:rsidRPr="00AE3130" w:rsidRDefault="00E15EAE" w:rsidP="00CF336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4</w:t>
            </w:r>
          </w:p>
        </w:tc>
      </w:tr>
      <w:tr w:rsidR="00E15EAE" w:rsidRPr="00AE3130" w14:paraId="1D2FC3D0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val="564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vAlign w:val="center"/>
          </w:tcPr>
          <w:p w14:paraId="250D950E" w14:textId="77777777" w:rsidR="00E15EAE" w:rsidRPr="00AB5A0C" w:rsidRDefault="00E15EAE" w:rsidP="00CF336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vAlign w:val="center"/>
          </w:tcPr>
          <w:p w14:paraId="6F8BCFE8" w14:textId="5EB71EE7" w:rsidR="00E15EAE" w:rsidRPr="00AB5A0C" w:rsidRDefault="00E15EAE" w:rsidP="00CF336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Container size in</w:t>
            </w:r>
            <w:r w:rsidR="00AB5A0C">
              <w:rPr>
                <w:rFonts w:ascii="Cambria" w:hAnsi="Cambria"/>
                <w:bCs/>
                <w:color w:val="414042" w:themeColor="text1"/>
              </w:rPr>
              <w:t xml:space="preserve"> </w:t>
            </w:r>
            <w:r w:rsidRPr="00AB5A0C">
              <w:rPr>
                <w:rFonts w:ascii="Cambria" w:hAnsi="Cambria"/>
                <w:bCs/>
                <w:color w:val="414042" w:themeColor="text1"/>
              </w:rPr>
              <w:t>gallons</w:t>
            </w: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vAlign w:val="center"/>
          </w:tcPr>
          <w:p w14:paraId="4F83694B" w14:textId="7A5D31DB" w:rsidR="00E15EAE" w:rsidRPr="00AB5A0C" w:rsidRDefault="00E15EAE" w:rsidP="00CF336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% of container</w:t>
            </w:r>
            <w:r w:rsidR="00AB5A0C">
              <w:rPr>
                <w:rFonts w:ascii="Cambria" w:hAnsi="Cambria"/>
                <w:bCs/>
                <w:color w:val="414042" w:themeColor="text1"/>
              </w:rPr>
              <w:t xml:space="preserve"> </w:t>
            </w:r>
            <w:r w:rsidRPr="00AB5A0C">
              <w:rPr>
                <w:rFonts w:ascii="Cambria" w:hAnsi="Cambria"/>
                <w:bCs/>
                <w:color w:val="414042" w:themeColor="text1"/>
              </w:rPr>
              <w:t>filled</w:t>
            </w: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vAlign w:val="center"/>
          </w:tcPr>
          <w:p w14:paraId="523A2F27" w14:textId="0C3222F8" w:rsidR="00E15EAE" w:rsidRPr="00AB5A0C" w:rsidRDefault="00E15EAE" w:rsidP="00CF336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Estimated total</w:t>
            </w:r>
            <w:r w:rsidR="00AB5A0C">
              <w:rPr>
                <w:rFonts w:ascii="Cambria" w:hAnsi="Cambria"/>
                <w:bCs/>
                <w:color w:val="414042" w:themeColor="text1"/>
              </w:rPr>
              <w:t xml:space="preserve"> ga</w:t>
            </w:r>
            <w:r w:rsidRPr="00AB5A0C">
              <w:rPr>
                <w:rFonts w:ascii="Cambria" w:hAnsi="Cambria"/>
                <w:bCs/>
                <w:color w:val="414042" w:themeColor="text1"/>
              </w:rPr>
              <w:t>llons recycled</w:t>
            </w:r>
          </w:p>
        </w:tc>
      </w:tr>
      <w:tr w:rsidR="00E15EAE" w:rsidRPr="00AE3130" w14:paraId="5A3AA16D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C77B178" w14:textId="77777777" w:rsidR="00E15EAE" w:rsidRPr="00AB5A0C" w:rsidRDefault="00E15EAE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6E01732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DE6A164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3CA7D6E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699CB176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8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64FC2D8" w14:textId="77777777" w:rsidR="00E15EAE" w:rsidRPr="00AB5A0C" w:rsidRDefault="00E15EAE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CF28FB2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07F4E1E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EE4C66A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6FEFD982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B50FDB8" w14:textId="77777777" w:rsidR="00E15EAE" w:rsidRPr="00AB5A0C" w:rsidRDefault="00E15EAE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D224D5E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7FEDA9B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7151C6A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337DABED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F78499C" w14:textId="77777777" w:rsidR="00E15EAE" w:rsidRPr="00AB5A0C" w:rsidRDefault="00E15EAE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4ACC967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3B74532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8E63B4B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1E46EEDB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7396A5A" w14:textId="77777777" w:rsidR="00E15EAE" w:rsidRPr="00AB5A0C" w:rsidRDefault="00E15EAE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0B1F4EE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60E4093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BD039D2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2ABFA58D" w14:textId="77777777" w:rsidTr="00CF336D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432"/>
        </w:trPr>
        <w:tc>
          <w:tcPr>
            <w:tcW w:w="7105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2245F890" w14:textId="77777777" w:rsidR="00E15EAE" w:rsidRPr="00AB5A0C" w:rsidRDefault="00E15EAE" w:rsidP="00CF336D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15D7E35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265B1CDF" w14:textId="77777777" w:rsidTr="00C851A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53ED416" w14:textId="77777777" w:rsidR="00E15EAE" w:rsidRPr="00AE3130" w:rsidRDefault="00E15EAE" w:rsidP="00C851A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5</w:t>
            </w:r>
          </w:p>
        </w:tc>
      </w:tr>
      <w:tr w:rsidR="00E15EAE" w:rsidRPr="00AE3130" w14:paraId="6924E461" w14:textId="77777777" w:rsidTr="00C851A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568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06F586D" w14:textId="77777777" w:rsidR="00E15EAE" w:rsidRPr="00AB5A0C" w:rsidRDefault="00E15EAE" w:rsidP="00C851A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AA01708" w14:textId="77777777" w:rsidR="00E15EAE" w:rsidRPr="00AB5A0C" w:rsidRDefault="00E15EAE" w:rsidP="00C851A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AA041AF" w14:textId="77777777" w:rsidR="00E15EAE" w:rsidRPr="00AB5A0C" w:rsidRDefault="00E15EAE" w:rsidP="00C851A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% of container filled</w:t>
            </w: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1049DC2" w14:textId="77777777" w:rsidR="00E15EAE" w:rsidRPr="00AB5A0C" w:rsidRDefault="00E15EAE" w:rsidP="00C851A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Estimated total gallons recycled</w:t>
            </w:r>
          </w:p>
        </w:tc>
      </w:tr>
      <w:tr w:rsidR="00E15EAE" w:rsidRPr="00AE3130" w14:paraId="3C873BE1" w14:textId="77777777" w:rsidTr="00C851A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475A5353" w14:textId="77777777" w:rsidR="00E15EAE" w:rsidRPr="00AB5A0C" w:rsidRDefault="00E15EAE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F3B7B2E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7F1805B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6D60B95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7B94B8FA" w14:textId="77777777" w:rsidTr="00F92AF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B10FE08" w14:textId="77777777" w:rsidR="00E15EAE" w:rsidRPr="00AB5A0C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5EE43D6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0AD34CB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FCF3798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7DDB7C59" w14:textId="77777777" w:rsidTr="00C851A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8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13894B47" w14:textId="77777777" w:rsidR="00E15EAE" w:rsidRPr="00AB5A0C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519B165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5B737ED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0E93679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5992C0D6" w14:textId="77777777" w:rsidTr="00F92AF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83E4B9B" w14:textId="77777777" w:rsidR="00E15EAE" w:rsidRPr="00AB5A0C" w:rsidRDefault="00E15EAE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8E75B17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E9E5CC5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C59BC1F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7E5B45E4" w14:textId="77777777" w:rsidTr="00C851A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170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6DFCA7D5" w14:textId="77777777" w:rsidR="00E15EAE" w:rsidRPr="00AB5A0C" w:rsidRDefault="00E15EAE" w:rsidP="00C7084B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0BF8B45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61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F4E9755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5105360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570D7579" w14:textId="77777777" w:rsidTr="00C851A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432"/>
        </w:trPr>
        <w:tc>
          <w:tcPr>
            <w:tcW w:w="7105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0E9528A1" w14:textId="77777777" w:rsidR="00E15EAE" w:rsidRPr="00AB5A0C" w:rsidRDefault="00E15EAE" w:rsidP="00C851A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471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B445214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</w:tbl>
    <w:p w14:paraId="61F52259" w14:textId="77777777" w:rsidR="00E85473" w:rsidRDefault="00E85473">
      <w:r>
        <w:rPr>
          <w:bCs w:val="0"/>
        </w:rPr>
        <w:br w:type="page"/>
      </w:r>
    </w:p>
    <w:tbl>
      <w:tblPr>
        <w:tblW w:w="0" w:type="auto"/>
        <w:tblInd w:w="90" w:type="dxa"/>
        <w:tblBorders>
          <w:top w:val="single" w:sz="4" w:space="0" w:color="640D1A"/>
          <w:left w:val="single" w:sz="4" w:space="0" w:color="640D1A"/>
          <w:bottom w:val="single" w:sz="4" w:space="0" w:color="640D1A"/>
          <w:right w:val="single" w:sz="4" w:space="0" w:color="640D1A"/>
          <w:insideH w:val="single" w:sz="4" w:space="0" w:color="640D1A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4"/>
        <w:gridCol w:w="3662"/>
      </w:tblGrid>
      <w:tr w:rsidR="00E15EAE" w:rsidRPr="00AE3130" w14:paraId="2397A4A9" w14:textId="77777777" w:rsidTr="00C851A0">
        <w:trPr>
          <w:trHeight w:hRule="exact" w:val="342"/>
        </w:trPr>
        <w:tc>
          <w:tcPr>
            <w:tcW w:w="9576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E1C619"/>
            <w:vAlign w:val="center"/>
          </w:tcPr>
          <w:p w14:paraId="3A60833E" w14:textId="119D7DF0" w:rsidR="00E15EAE" w:rsidRPr="00AE3130" w:rsidRDefault="00E15EAE" w:rsidP="00C851A0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  <w:color w:val="434E7E"/>
              </w:rPr>
            </w:pPr>
            <w:r w:rsidRPr="00AE3130">
              <w:rPr>
                <w:rFonts w:ascii="Cambria" w:hAnsi="Cambria"/>
                <w:bCs/>
                <w:color w:val="434E7E"/>
              </w:rPr>
              <w:lastRenderedPageBreak/>
              <w:t>Part IV: Estimated diversion rate</w:t>
            </w:r>
          </w:p>
        </w:tc>
      </w:tr>
      <w:tr w:rsidR="00E15EAE" w:rsidRPr="00AE3130" w14:paraId="03998574" w14:textId="77777777" w:rsidTr="003807EA">
        <w:trPr>
          <w:trHeight w:hRule="exact" w:val="360"/>
        </w:trPr>
        <w:tc>
          <w:tcPr>
            <w:tcW w:w="5914" w:type="dxa"/>
            <w:vMerge w:val="restar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B37CADD" w14:textId="77777777" w:rsidR="00AB5A0C" w:rsidRPr="00074243" w:rsidRDefault="00AB5A0C" w:rsidP="00AB5A0C">
            <w:pPr>
              <w:pStyle w:val="TableParagraph"/>
              <w:spacing w:before="0" w:after="120"/>
              <w:ind w:left="0" w:right="0"/>
              <w:rPr>
                <w:rFonts w:ascii="Cambria" w:hAnsi="Cambria"/>
                <w:bCs/>
                <w:color w:val="414042"/>
              </w:rPr>
            </w:pPr>
            <w:r>
              <w:rPr>
                <w:rFonts w:ascii="Cambria" w:hAnsi="Cambria"/>
                <w:bCs/>
                <w:noProof/>
                <w:color w:val="41404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2E95B6" wp14:editId="0932167A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213995</wp:posOffset>
                      </wp:positionV>
                      <wp:extent cx="276479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47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du="http://schemas.microsoft.com/office/word/2023/wordml/word16du">
                  <w:pict>
                    <v:line id="Straight Connector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b31983 [3204]" strokeweight=".5pt" from="40.45pt,16.85pt" to="258.15pt,16.85pt" w14:anchorId="6BE438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">
                      <v:stroke joinstyle="miter"/>
                    </v:line>
                  </w:pict>
                </mc:Fallback>
              </mc:AlternateContent>
            </w:r>
            <w:r w:rsidRPr="00074243">
              <w:rPr>
                <w:rFonts w:ascii="Cambria" w:hAnsi="Cambria"/>
                <w:bCs/>
                <w:color w:val="414042"/>
              </w:rPr>
              <w:t>Gallons of recycling</w:t>
            </w:r>
          </w:p>
          <w:p w14:paraId="74D89EFA" w14:textId="466E43DF" w:rsidR="00E15EAE" w:rsidRPr="00AE3130" w:rsidRDefault="00AB5A0C" w:rsidP="00AB5A0C">
            <w:pPr>
              <w:pStyle w:val="TableParagraph"/>
              <w:spacing w:before="0" w:line="253" w:lineRule="exact"/>
              <w:ind w:left="0" w:right="0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  <w:color w:val="414042"/>
              </w:rPr>
              <w:t>(</w:t>
            </w:r>
            <w:r w:rsidRPr="00074243">
              <w:rPr>
                <w:rFonts w:ascii="Cambria" w:hAnsi="Cambria"/>
                <w:bCs/>
                <w:color w:val="414042"/>
              </w:rPr>
              <w:t>Gallons of recycling + Gallons of landfill waste</w:t>
            </w:r>
            <w:r>
              <w:rPr>
                <w:rFonts w:ascii="Cambria" w:hAnsi="Cambria"/>
                <w:bCs/>
                <w:color w:val="414042"/>
              </w:rPr>
              <w:t>)</w:t>
            </w:r>
          </w:p>
        </w:tc>
        <w:tc>
          <w:tcPr>
            <w:tcW w:w="3662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557C7D2" w14:textId="77777777" w:rsidR="00E15EAE" w:rsidRPr="00AE3130" w:rsidRDefault="00E15EAE" w:rsidP="003807EA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bCs/>
              </w:rPr>
            </w:pPr>
            <w:r w:rsidRPr="00AE3130">
              <w:rPr>
                <w:rFonts w:ascii="Cambria" w:hAnsi="Cambria"/>
                <w:bCs/>
              </w:rPr>
              <w:t>Diversion rate (%)</w:t>
            </w:r>
          </w:p>
        </w:tc>
      </w:tr>
      <w:tr w:rsidR="00E15EAE" w:rsidRPr="00AE3130" w14:paraId="66EF152B" w14:textId="77777777" w:rsidTr="00AB5A0C">
        <w:trPr>
          <w:trHeight w:hRule="exact" w:val="1260"/>
        </w:trPr>
        <w:tc>
          <w:tcPr>
            <w:tcW w:w="5914" w:type="dxa"/>
            <w:vMerge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3A17587" w14:textId="77777777" w:rsidR="00E15EAE" w:rsidRPr="00AE3130" w:rsidRDefault="00E15EAE" w:rsidP="005B138C">
            <w:pPr>
              <w:ind w:left="101"/>
              <w:rPr>
                <w:rFonts w:ascii="Cambria" w:hAnsi="Cambria"/>
              </w:rPr>
            </w:pPr>
          </w:p>
        </w:tc>
        <w:tc>
          <w:tcPr>
            <w:tcW w:w="3662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4269355" w14:textId="77777777" w:rsidR="00E15EAE" w:rsidRPr="00AE3130" w:rsidRDefault="00E15EAE" w:rsidP="00AB5A0C">
            <w:pPr>
              <w:jc w:val="center"/>
              <w:rPr>
                <w:rFonts w:ascii="Cambria" w:hAnsi="Cambria"/>
              </w:rPr>
            </w:pPr>
          </w:p>
        </w:tc>
      </w:tr>
    </w:tbl>
    <w:p w14:paraId="1C9BF6C0" w14:textId="5B08D1D9" w:rsidR="00E15EAE" w:rsidRPr="00AE3130" w:rsidRDefault="00E15EAE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1D5C4F3D" w14:textId="77777777" w:rsidR="00D51AAA" w:rsidRDefault="00D51AAA" w:rsidP="00204A5F">
      <w:pPr>
        <w:spacing w:before="19"/>
        <w:rPr>
          <w:rFonts w:ascii="Cambria" w:eastAsia="Arial" w:hAnsi="Cambria"/>
          <w:color w:val="B31983"/>
        </w:rPr>
      </w:pPr>
    </w:p>
    <w:p w14:paraId="73FB0736" w14:textId="2477A75D" w:rsidR="00204A5F" w:rsidRPr="00AE3130" w:rsidRDefault="00204A5F" w:rsidP="00204A5F">
      <w:pPr>
        <w:spacing w:before="19"/>
        <w:rPr>
          <w:rFonts w:ascii="Cambria" w:eastAsia="Arial" w:hAnsi="Cambria"/>
          <w:color w:val="414042"/>
        </w:rPr>
      </w:pPr>
      <w:r w:rsidRPr="00AE3130">
        <w:rPr>
          <w:rFonts w:ascii="Cambria" w:eastAsia="Arial" w:hAnsi="Cambria"/>
          <w:color w:val="B31983"/>
        </w:rPr>
        <w:t>Alternative documentation</w:t>
      </w:r>
      <w:r w:rsidRPr="00AE3130">
        <w:rPr>
          <w:rFonts w:ascii="Cambria" w:eastAsia="Arial" w:hAnsi="Cambria"/>
          <w:color w:val="B31983"/>
        </w:rPr>
        <w:br/>
      </w:r>
      <w:r w:rsidRPr="00AE3130">
        <w:rPr>
          <w:rFonts w:ascii="Cambria" w:eastAsia="Arial" w:hAnsi="Cambria"/>
          <w:color w:val="414042"/>
        </w:rPr>
        <w:t>Instead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of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this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form,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you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may</w:t>
      </w:r>
      <w:r w:rsidRPr="00AE3130">
        <w:rPr>
          <w:rFonts w:ascii="Cambria" w:eastAsia="Arial" w:hAnsi="Cambria"/>
          <w:color w:val="414042"/>
          <w:spacing w:val="-4"/>
        </w:rPr>
        <w:t xml:space="preserve"> </w:t>
      </w:r>
      <w:r w:rsidRPr="00AE3130">
        <w:rPr>
          <w:rFonts w:ascii="Cambria" w:eastAsia="Arial" w:hAnsi="Cambria"/>
          <w:color w:val="414042"/>
        </w:rPr>
        <w:t>submit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34E7E"/>
          <w:spacing w:val="-5"/>
        </w:rPr>
        <w:t>at least one</w:t>
      </w:r>
      <w:r w:rsidRPr="00AE3130">
        <w:rPr>
          <w:rFonts w:ascii="Cambria" w:eastAsia="Arial" w:hAnsi="Cambria"/>
          <w:color w:val="414042"/>
          <w:spacing w:val="-5"/>
        </w:rPr>
        <w:t xml:space="preserve"> of </w:t>
      </w:r>
      <w:r w:rsidRPr="00AE3130">
        <w:rPr>
          <w:rFonts w:ascii="Cambria" w:eastAsia="Arial" w:hAnsi="Cambria"/>
          <w:color w:val="414042"/>
        </w:rPr>
        <w:t>the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following</w:t>
      </w:r>
      <w:r w:rsidRPr="00AE3130">
        <w:rPr>
          <w:rFonts w:ascii="Cambria" w:eastAsia="Arial" w:hAnsi="Cambria"/>
          <w:color w:val="414042"/>
          <w:spacing w:val="-6"/>
        </w:rPr>
        <w:t xml:space="preserve"> </w:t>
      </w:r>
      <w:r w:rsidRPr="00AE3130">
        <w:rPr>
          <w:rFonts w:ascii="Cambria" w:eastAsia="Arial" w:hAnsi="Cambria"/>
          <w:color w:val="414042"/>
        </w:rPr>
        <w:t>to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IREM</w:t>
      </w:r>
      <w:r w:rsidRPr="00AE3130">
        <w:rPr>
          <w:rFonts w:ascii="Cambria" w:eastAsia="Arial" w:hAnsi="Cambria"/>
          <w:color w:val="414042"/>
          <w:vertAlign w:val="superscript"/>
        </w:rPr>
        <w:t>®</w:t>
      </w:r>
      <w:r w:rsidRPr="00AE3130">
        <w:rPr>
          <w:rFonts w:ascii="Cambria" w:eastAsia="Arial" w:hAnsi="Cambria"/>
          <w:color w:val="414042"/>
        </w:rPr>
        <w:t>:</w:t>
      </w:r>
    </w:p>
    <w:p w14:paraId="55A5D70F" w14:textId="57E6220F" w:rsidR="00D51AAA" w:rsidRDefault="00D51AAA" w:rsidP="00AB5A0C">
      <w:pPr>
        <w:numPr>
          <w:ilvl w:val="0"/>
          <w:numId w:val="5"/>
        </w:numPr>
        <w:spacing w:before="141"/>
        <w:rPr>
          <w:rFonts w:ascii="Cambria" w:eastAsia="Arial" w:hAnsi="Cambria"/>
          <w:color w:val="414042"/>
        </w:rPr>
      </w:pPr>
      <w:r>
        <w:rPr>
          <w:rFonts w:ascii="Cambria" w:eastAsia="Arial" w:hAnsi="Cambria"/>
          <w:color w:val="414042"/>
        </w:rPr>
        <w:t>ENERGY STAR</w:t>
      </w:r>
      <w:r w:rsidRPr="00D51AAA">
        <w:rPr>
          <w:rFonts w:ascii="Cambria" w:eastAsia="Arial" w:hAnsi="Cambria"/>
          <w:color w:val="414042"/>
          <w:vertAlign w:val="superscript"/>
        </w:rPr>
        <w:t>®</w:t>
      </w:r>
      <w:r>
        <w:rPr>
          <w:rFonts w:ascii="Cambria" w:eastAsia="Arial" w:hAnsi="Cambria"/>
          <w:color w:val="414042"/>
        </w:rPr>
        <w:t xml:space="preserve"> Portfolio Manager</w:t>
      </w:r>
      <w:r w:rsidRPr="00D51AAA">
        <w:rPr>
          <w:rFonts w:ascii="Cambria" w:eastAsia="Arial" w:hAnsi="Cambria"/>
          <w:color w:val="414042"/>
          <w:vertAlign w:val="superscript"/>
        </w:rPr>
        <w:t>®</w:t>
      </w:r>
      <w:r>
        <w:rPr>
          <w:rFonts w:ascii="Cambria" w:eastAsia="Arial" w:hAnsi="Cambria"/>
          <w:color w:val="414042"/>
        </w:rPr>
        <w:t xml:space="preserve"> waste and materials tracking data</w:t>
      </w:r>
    </w:p>
    <w:p w14:paraId="635C507D" w14:textId="79589054" w:rsidR="00AB5A0C" w:rsidRDefault="00D51AAA" w:rsidP="00AB5A0C">
      <w:pPr>
        <w:numPr>
          <w:ilvl w:val="0"/>
          <w:numId w:val="5"/>
        </w:numPr>
        <w:spacing w:before="141"/>
        <w:rPr>
          <w:rFonts w:ascii="Cambria" w:eastAsia="Arial" w:hAnsi="Cambria"/>
          <w:color w:val="414042"/>
        </w:rPr>
      </w:pPr>
      <w:r>
        <w:rPr>
          <w:rFonts w:ascii="Cambria" w:eastAsia="Arial" w:hAnsi="Cambria"/>
          <w:color w:val="414042"/>
        </w:rPr>
        <w:t>Memo, email, or report from recycling service provider</w:t>
      </w:r>
    </w:p>
    <w:p w14:paraId="11BC2FD2" w14:textId="6A0EE8BC" w:rsidR="00176BF5" w:rsidRPr="00176BF5" w:rsidRDefault="00204A5F" w:rsidP="00176BF5">
      <w:pPr>
        <w:numPr>
          <w:ilvl w:val="0"/>
          <w:numId w:val="5"/>
        </w:numPr>
        <w:spacing w:before="141"/>
        <w:rPr>
          <w:rFonts w:ascii="Cambria" w:eastAsia="Arial" w:hAnsi="Cambria"/>
          <w:color w:val="414042"/>
        </w:rPr>
      </w:pPr>
      <w:r w:rsidRPr="00AB5A0C">
        <w:rPr>
          <w:rFonts w:ascii="Cambria" w:hAnsi="Cambria"/>
          <w:color w:val="414042"/>
        </w:rPr>
        <w:t>Copy of any checklist/form used</w:t>
      </w:r>
    </w:p>
    <w:sectPr w:rsidR="00176BF5" w:rsidRPr="00176BF5" w:rsidSect="005D4FFF"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41FEE" w14:textId="77777777" w:rsidR="00777EE3" w:rsidRDefault="00777EE3" w:rsidP="005D4FFF">
      <w:r>
        <w:separator/>
      </w:r>
    </w:p>
  </w:endnote>
  <w:endnote w:type="continuationSeparator" w:id="0">
    <w:p w14:paraId="53CB91F4" w14:textId="77777777" w:rsidR="00777EE3" w:rsidRDefault="00777EE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DC41C" w14:textId="77777777" w:rsidR="002738C7" w:rsidRPr="00176BF5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176BF5">
      <w:rPr>
        <w:rFonts w:ascii="Cambria" w:hAnsi="Cambria"/>
        <w:color w:val="414042" w:themeColor="text1"/>
        <w:sz w:val="18"/>
        <w:szCs w:val="18"/>
      </w:rPr>
      <w:fldChar w:fldCharType="begin"/>
    </w:r>
    <w:r w:rsidRPr="00176BF5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176BF5">
      <w:rPr>
        <w:rFonts w:ascii="Cambria" w:hAnsi="Cambria"/>
        <w:color w:val="414042" w:themeColor="text1"/>
        <w:sz w:val="18"/>
        <w:szCs w:val="18"/>
      </w:rPr>
      <w:fldChar w:fldCharType="separate"/>
    </w:r>
    <w:r w:rsidRPr="00176BF5">
      <w:rPr>
        <w:rFonts w:ascii="Cambria" w:hAnsi="Cambria"/>
        <w:noProof/>
        <w:color w:val="414042" w:themeColor="text1"/>
        <w:sz w:val="18"/>
        <w:szCs w:val="18"/>
      </w:rPr>
      <w:t>2</w:t>
    </w:r>
    <w:r w:rsidRPr="00176BF5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4FF9415C" w14:textId="77777777" w:rsidR="004B3519" w:rsidRPr="00176BF5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EAC9" w14:textId="77777777" w:rsidR="002738C7" w:rsidRPr="00552019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52019">
      <w:rPr>
        <w:rFonts w:ascii="Cambria" w:hAnsi="Cambria"/>
        <w:color w:val="414042" w:themeColor="text1"/>
        <w:sz w:val="18"/>
        <w:szCs w:val="18"/>
      </w:rPr>
      <w:fldChar w:fldCharType="begin"/>
    </w:r>
    <w:r w:rsidRPr="00552019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52019">
      <w:rPr>
        <w:rFonts w:ascii="Cambria" w:hAnsi="Cambria"/>
        <w:color w:val="414042" w:themeColor="text1"/>
        <w:sz w:val="18"/>
        <w:szCs w:val="18"/>
      </w:rPr>
      <w:fldChar w:fldCharType="separate"/>
    </w:r>
    <w:r w:rsidRPr="00552019">
      <w:rPr>
        <w:rFonts w:ascii="Cambria" w:hAnsi="Cambria"/>
        <w:noProof/>
        <w:color w:val="414042" w:themeColor="text1"/>
        <w:sz w:val="18"/>
        <w:szCs w:val="18"/>
      </w:rPr>
      <w:t>2</w:t>
    </w:r>
    <w:r w:rsidRPr="00552019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4E592019" w14:textId="24BEDBD9" w:rsidR="004B3519" w:rsidRPr="00552019" w:rsidRDefault="00552019">
    <w:pPr>
      <w:pStyle w:val="Footer"/>
      <w:rPr>
        <w:rFonts w:ascii="Cambria" w:hAnsi="Cambria"/>
        <w:color w:val="414042" w:themeColor="text1"/>
        <w:sz w:val="18"/>
        <w:szCs w:val="18"/>
      </w:rPr>
    </w:pPr>
    <w:r w:rsidRPr="00552019">
      <w:rPr>
        <w:rFonts w:ascii="Cambria" w:hAnsi="Cambria"/>
        <w:color w:val="414042" w:themeColor="text1"/>
        <w:sz w:val="18"/>
        <w:szCs w:val="18"/>
      </w:rPr>
      <w:t>v</w:t>
    </w:r>
    <w:r w:rsidR="002738C7" w:rsidRPr="00552019">
      <w:rPr>
        <w:rFonts w:ascii="Cambria" w:hAnsi="Cambria"/>
        <w:color w:val="414042" w:themeColor="text1"/>
        <w:sz w:val="18"/>
        <w:szCs w:val="18"/>
      </w:rPr>
      <w:t>20</w:t>
    </w:r>
    <w:r w:rsidR="00851771">
      <w:rPr>
        <w:rFonts w:ascii="Cambria" w:hAnsi="Cambria"/>
        <w:color w:val="414042" w:themeColor="text1"/>
        <w:sz w:val="18"/>
        <w:szCs w:val="18"/>
      </w:rPr>
      <w:t>23</w:t>
    </w:r>
    <w:r w:rsidR="002738C7" w:rsidRPr="00552019">
      <w:rPr>
        <w:rFonts w:ascii="Cambria" w:hAnsi="Cambria"/>
        <w:color w:val="414042" w:themeColor="text1"/>
        <w:sz w:val="18"/>
        <w:szCs w:val="18"/>
      </w:rPr>
      <w:t xml:space="preserve"> (updated </w:t>
    </w:r>
    <w:r w:rsidR="00DD01B7">
      <w:rPr>
        <w:rFonts w:ascii="Cambria" w:hAnsi="Cambria"/>
        <w:color w:val="414042" w:themeColor="text1"/>
        <w:sz w:val="18"/>
        <w:szCs w:val="18"/>
      </w:rPr>
      <w:t>9</w:t>
    </w:r>
    <w:r w:rsidR="002738C7" w:rsidRPr="00552019">
      <w:rPr>
        <w:rFonts w:ascii="Cambria" w:hAnsi="Cambria"/>
        <w:color w:val="414042" w:themeColor="text1"/>
        <w:sz w:val="18"/>
        <w:szCs w:val="18"/>
      </w:rPr>
      <w:t>/202</w:t>
    </w:r>
    <w:r w:rsidR="00851771">
      <w:rPr>
        <w:rFonts w:ascii="Cambria" w:hAnsi="Cambria"/>
        <w:color w:val="414042" w:themeColor="text1"/>
        <w:sz w:val="18"/>
        <w:szCs w:val="18"/>
      </w:rPr>
      <w:t>3</w:t>
    </w:r>
    <w:r w:rsidR="002738C7" w:rsidRPr="00552019">
      <w:rPr>
        <w:rFonts w:ascii="Cambria" w:hAnsi="Cambria"/>
        <w:color w:val="414042" w:themeColor="text1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A7381" w14:textId="77777777" w:rsidR="00777EE3" w:rsidRDefault="00777EE3" w:rsidP="005D4FFF">
      <w:r>
        <w:separator/>
      </w:r>
    </w:p>
  </w:footnote>
  <w:footnote w:type="continuationSeparator" w:id="0">
    <w:p w14:paraId="4E887A1A" w14:textId="77777777" w:rsidR="00777EE3" w:rsidRDefault="00777EE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7843" w14:textId="4C86C4C5" w:rsidR="005D4FFF" w:rsidRDefault="00E15E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61B6AC" wp14:editId="1FC10FC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ElPMM2he" int2:invalidationBookmarkName="" int2:hashCode="3KKjJeR/dxf+gy" int2:id="LsRHeg3p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854D9"/>
    <w:multiLevelType w:val="hybridMultilevel"/>
    <w:tmpl w:val="0E947EB2"/>
    <w:lvl w:ilvl="0" w:tplc="1B70E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31983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1968229">
    <w:abstractNumId w:val="4"/>
  </w:num>
  <w:num w:numId="2" w16cid:durableId="1011838653">
    <w:abstractNumId w:val="1"/>
  </w:num>
  <w:num w:numId="3" w16cid:durableId="669988989">
    <w:abstractNumId w:val="6"/>
  </w:num>
  <w:num w:numId="4" w16cid:durableId="1299460057">
    <w:abstractNumId w:val="5"/>
  </w:num>
  <w:num w:numId="5" w16cid:durableId="1308709958">
    <w:abstractNumId w:val="3"/>
  </w:num>
  <w:num w:numId="6" w16cid:durableId="106393606">
    <w:abstractNumId w:val="2"/>
  </w:num>
  <w:num w:numId="7" w16cid:durableId="702560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0B"/>
    <w:rsid w:val="00010012"/>
    <w:rsid w:val="00031EB6"/>
    <w:rsid w:val="000508F7"/>
    <w:rsid w:val="00086140"/>
    <w:rsid w:val="000953C1"/>
    <w:rsid w:val="000C6757"/>
    <w:rsid w:val="000D069E"/>
    <w:rsid w:val="00101385"/>
    <w:rsid w:val="00174EDF"/>
    <w:rsid w:val="00176BF5"/>
    <w:rsid w:val="00181784"/>
    <w:rsid w:val="00184CD3"/>
    <w:rsid w:val="00204A5F"/>
    <w:rsid w:val="002257AF"/>
    <w:rsid w:val="0023733E"/>
    <w:rsid w:val="002738C7"/>
    <w:rsid w:val="002B2D7F"/>
    <w:rsid w:val="002F0E60"/>
    <w:rsid w:val="003166E2"/>
    <w:rsid w:val="00333908"/>
    <w:rsid w:val="003807EA"/>
    <w:rsid w:val="00380C0B"/>
    <w:rsid w:val="003A6D43"/>
    <w:rsid w:val="003C7D3D"/>
    <w:rsid w:val="003D036F"/>
    <w:rsid w:val="003D786E"/>
    <w:rsid w:val="00421ADB"/>
    <w:rsid w:val="00437B06"/>
    <w:rsid w:val="004428CD"/>
    <w:rsid w:val="004A10B7"/>
    <w:rsid w:val="004B3519"/>
    <w:rsid w:val="004D2760"/>
    <w:rsid w:val="004E382A"/>
    <w:rsid w:val="0050005D"/>
    <w:rsid w:val="005464F0"/>
    <w:rsid w:val="00552019"/>
    <w:rsid w:val="005D4FFF"/>
    <w:rsid w:val="005E5EE1"/>
    <w:rsid w:val="00627B16"/>
    <w:rsid w:val="00661EDE"/>
    <w:rsid w:val="006728D6"/>
    <w:rsid w:val="006A041E"/>
    <w:rsid w:val="006C3DFA"/>
    <w:rsid w:val="006D7FC7"/>
    <w:rsid w:val="007024ED"/>
    <w:rsid w:val="0073013D"/>
    <w:rsid w:val="00756AC0"/>
    <w:rsid w:val="00777EE3"/>
    <w:rsid w:val="007D44E2"/>
    <w:rsid w:val="007E5BA9"/>
    <w:rsid w:val="008223F2"/>
    <w:rsid w:val="0084565D"/>
    <w:rsid w:val="00851771"/>
    <w:rsid w:val="008A2D2E"/>
    <w:rsid w:val="008B3FFD"/>
    <w:rsid w:val="008D50C8"/>
    <w:rsid w:val="008F4D93"/>
    <w:rsid w:val="009538C7"/>
    <w:rsid w:val="009742CA"/>
    <w:rsid w:val="00991AC9"/>
    <w:rsid w:val="009C24C6"/>
    <w:rsid w:val="009C721E"/>
    <w:rsid w:val="00A064D7"/>
    <w:rsid w:val="00A16484"/>
    <w:rsid w:val="00A56879"/>
    <w:rsid w:val="00A84FB6"/>
    <w:rsid w:val="00AA1BA9"/>
    <w:rsid w:val="00AA6FC6"/>
    <w:rsid w:val="00AB5A0C"/>
    <w:rsid w:val="00AC2957"/>
    <w:rsid w:val="00AE1458"/>
    <w:rsid w:val="00AE3130"/>
    <w:rsid w:val="00B07F53"/>
    <w:rsid w:val="00B80350"/>
    <w:rsid w:val="00BD5224"/>
    <w:rsid w:val="00BE23ED"/>
    <w:rsid w:val="00C614AC"/>
    <w:rsid w:val="00C7084B"/>
    <w:rsid w:val="00C851A0"/>
    <w:rsid w:val="00CC7878"/>
    <w:rsid w:val="00CD0074"/>
    <w:rsid w:val="00CF336D"/>
    <w:rsid w:val="00D51AAA"/>
    <w:rsid w:val="00DD01B7"/>
    <w:rsid w:val="00E12510"/>
    <w:rsid w:val="00E15EAE"/>
    <w:rsid w:val="00E26321"/>
    <w:rsid w:val="00E65FE5"/>
    <w:rsid w:val="00E8546D"/>
    <w:rsid w:val="00E85473"/>
    <w:rsid w:val="00F40EAB"/>
    <w:rsid w:val="00F4475B"/>
    <w:rsid w:val="00F57DEC"/>
    <w:rsid w:val="00F92AF8"/>
    <w:rsid w:val="00FF495D"/>
    <w:rsid w:val="422FA787"/>
    <w:rsid w:val="4A7E816B"/>
    <w:rsid w:val="4CB9770C"/>
    <w:rsid w:val="5C62AE7A"/>
    <w:rsid w:val="6C35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536581"/>
  <w15:chartTrackingRefBased/>
  <w15:docId w15:val="{A39D7ACA-43A6-4C60-AE5A-AB6E254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AE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380C0B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Times New Roman"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W2KU7HSAZS44-1164448980-1655445</_dlc_DocId>
    <_dlc_DocIdUrl xmlns="61977ac2-6d7e-4442-ac93-4e718c87e895">
      <Url>https://iremorg.sharepoint.com/sites/Shared/_layouts/15/DocIdRedir.aspx?ID=W2KU7HSAZS44-1164448980-1655445</Url>
      <Description>W2KU7HSAZS44-1164448980-1655445</Description>
    </_dlc_DocIdUrl>
  </documentManagement>
</p:properties>
</file>

<file path=customXml/itemProps1.xml><?xml version="1.0" encoding="utf-8"?>
<ds:datastoreItem xmlns:ds="http://schemas.openxmlformats.org/officeDocument/2006/customXml" ds:itemID="{F6ECB717-AA29-4C0C-96BE-07D8A575DB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80BDF8-781B-4B08-B454-8ED41205EB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2A65BFA-1E66-4B05-812D-F35F62208036}"/>
</file>

<file path=customXml/itemProps4.xml><?xml version="1.0" encoding="utf-8"?>
<ds:datastoreItem xmlns:ds="http://schemas.openxmlformats.org/officeDocument/2006/customXml" ds:itemID="{A7DBCED9-441E-4334-BB0C-762F03D09040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25</TotalTime>
  <Pages>4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38</cp:revision>
  <dcterms:created xsi:type="dcterms:W3CDTF">2023-03-07T17:57:00Z</dcterms:created>
  <dcterms:modified xsi:type="dcterms:W3CDTF">2023-08-23T17:32:00Z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882000</vt:r8>
  </property>
  <property fmtid="{D5CDD505-2E9C-101B-9397-08002B2CF9AE}" pid="4" name="_dlc_DocIdItemGuid">
    <vt:lpwstr>f7f1f92a-4293-4867-830f-3eaf8c49ebee</vt:lpwstr>
  </property>
</Properties>
</file>